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80103A" w:rsidRPr="001B5014" w:rsidRDefault="0080103A" w:rsidP="00C9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8</w:t>
            </w:r>
          </w:p>
        </w:tc>
      </w:tr>
    </w:tbl>
    <w:p w:rsidR="0080103A" w:rsidRDefault="0080103A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80103A" w:rsidRPr="008714B1" w:rsidTr="00525117">
        <w:trPr>
          <w:tblCellSpacing w:w="0" w:type="dxa"/>
        </w:trPr>
        <w:tc>
          <w:tcPr>
            <w:tcW w:w="9645" w:type="dxa"/>
            <w:vAlign w:val="center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346873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 съгласие за участие като подизпълнител</w:t>
            </w:r>
          </w:p>
          <w:p w:rsidR="0080103A" w:rsidRDefault="0080103A" w:rsidP="00EC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80103A" w:rsidRDefault="0080103A" w:rsidP="00EC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     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80103A" w:rsidRPr="000E55C6" w:rsidRDefault="0080103A" w:rsidP="00EC6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Подписаният 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(наименование на подизпълнителя)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C12FB3" w:rsidRDefault="0080103A" w:rsidP="00C12FB3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bookmarkStart w:id="0" w:name="_GoBack"/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(посочва се номер под който е вписан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съюз)</w:t>
            </w:r>
          </w:p>
          <w:bookmarkEnd w:id="0"/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80103A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  <w:p w:rsidR="0080103A" w:rsidRPr="00A22BA8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1. От името на представляваното от мен лице (търговско дружество, едноличен търговец, юридическо лице с нестопанска цел – вярното се подчертава): .........................................................................................................................................................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(наименование, ЕИК/БУЛСТАТ)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изразявам съгласието да участваме като подизпълнител на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80103A" w:rsidRPr="008B1795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Default="0080103A" w:rsidP="002F7ACD">
            <w:pPr>
              <w:pStyle w:val="NormalWeb"/>
              <w:spacing w:after="0"/>
              <w:jc w:val="center"/>
            </w:pPr>
            <w:r w:rsidRPr="007A4E6C">
              <w:t xml:space="preserve">при изпълнение на обществена поръчка с предмет: </w:t>
            </w:r>
          </w:p>
          <w:p w:rsidR="0080103A" w:rsidRPr="00545343" w:rsidRDefault="0080103A" w:rsidP="00545343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</w:rPr>
              <w:t>, както следва:</w:t>
            </w:r>
          </w:p>
          <w:p w:rsidR="0080103A" w:rsidRPr="00685EB0" w:rsidRDefault="0080103A" w:rsidP="002F7ACD">
            <w:pPr>
              <w:pStyle w:val="Heading2"/>
              <w:keepNext w:val="0"/>
            </w:pPr>
            <w:r w:rsidRPr="00685EB0">
              <w:t xml:space="preserve">                                        </w:t>
            </w:r>
          </w:p>
          <w:p w:rsidR="0080103A" w:rsidRDefault="0080103A" w:rsidP="00015A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80103A" w:rsidRPr="007A4E6C" w:rsidRDefault="0080103A" w:rsidP="002F7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80103A" w:rsidRPr="008B1795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80103A" w:rsidRPr="008714B1" w:rsidRDefault="0080103A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(изброяват се конкретните части от предмета на обществената поръчка, които ще бъдат изпълнени от подизпълнителя)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964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 </w:t>
            </w:r>
          </w:p>
        </w:tc>
      </w:tr>
    </w:tbl>
    <w:p w:rsidR="0080103A" w:rsidRPr="00545343" w:rsidRDefault="0080103A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45343">
        <w:rPr>
          <w:rFonts w:ascii="Times New Roman" w:hAnsi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печат </w:t>
            </w: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103A" w:rsidRPr="00A22BA8" w:rsidRDefault="0080103A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80103A" w:rsidRPr="008714B1" w:rsidTr="00525117">
        <w:trPr>
          <w:tblCellSpacing w:w="0" w:type="dxa"/>
        </w:trPr>
        <w:tc>
          <w:tcPr>
            <w:tcW w:w="4815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80103A" w:rsidRPr="008714B1" w:rsidRDefault="0080103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103A" w:rsidRDefault="0080103A" w:rsidP="004E745B">
      <w:pPr>
        <w:rPr>
          <w:lang w:val="bg-BG"/>
        </w:rPr>
      </w:pPr>
    </w:p>
    <w:p w:rsidR="0080103A" w:rsidRPr="00312E7B" w:rsidRDefault="0080103A" w:rsidP="009B4935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80103A" w:rsidRPr="00312E7B" w:rsidRDefault="0080103A" w:rsidP="00312E7B">
      <w:pPr>
        <w:ind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312E7B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312E7B">
        <w:rPr>
          <w:rFonts w:ascii="Times New Roman" w:hAnsi="Times New Roman"/>
          <w:b/>
          <w:i/>
          <w:sz w:val="24"/>
          <w:szCs w:val="24"/>
        </w:rPr>
        <w:t>!</w:t>
      </w:r>
    </w:p>
    <w:p w:rsidR="0080103A" w:rsidRPr="00E01A8F" w:rsidRDefault="0080103A" w:rsidP="00312E7B">
      <w:pPr>
        <w:pStyle w:val="NormalWeb"/>
        <w:spacing w:after="0"/>
        <w:jc w:val="both"/>
      </w:pPr>
    </w:p>
    <w:p w:rsidR="0080103A" w:rsidRPr="00DF06F5" w:rsidRDefault="0080103A" w:rsidP="009B4935">
      <w:pPr>
        <w:rPr>
          <w:rFonts w:ascii="Times New Roman" w:hAnsi="Times New Roman"/>
          <w:lang w:val="ru-RU"/>
        </w:rPr>
      </w:pPr>
    </w:p>
    <w:p w:rsidR="0080103A" w:rsidRPr="009B4935" w:rsidRDefault="0080103A" w:rsidP="004E745B">
      <w:pPr>
        <w:rPr>
          <w:lang w:val="bg-BG"/>
        </w:rPr>
      </w:pPr>
    </w:p>
    <w:sectPr w:rsidR="0080103A" w:rsidRPr="009B4935" w:rsidSect="00005785">
      <w:headerReference w:type="default" r:id="rId6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03A" w:rsidRDefault="0080103A">
      <w:r>
        <w:separator/>
      </w:r>
    </w:p>
  </w:endnote>
  <w:endnote w:type="continuationSeparator" w:id="0">
    <w:p w:rsidR="0080103A" w:rsidRDefault="00801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03A" w:rsidRDefault="0080103A">
      <w:r>
        <w:separator/>
      </w:r>
    </w:p>
  </w:footnote>
  <w:footnote w:type="continuationSeparator" w:id="0">
    <w:p w:rsidR="0080103A" w:rsidRDefault="00801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03A" w:rsidRPr="00873BCB" w:rsidRDefault="0080103A" w:rsidP="00545343">
    <w:pPr>
      <w:pStyle w:val="NormalWeb"/>
      <w:spacing w:after="0"/>
      <w:jc w:val="center"/>
      <w:rPr>
        <w:b/>
        <w:bCs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Pr="00873BCB">
      <w:t>„Доставка на хранителни продукти</w:t>
    </w:r>
    <w:r w:rsidRPr="00873BCB">
      <w:rPr>
        <w:rStyle w:val="Strong"/>
        <w:color w:val="000000"/>
        <w:shd w:val="clear" w:color="auto" w:fill="FFFFFF"/>
      </w:rPr>
      <w:t xml:space="preserve"> </w:t>
    </w:r>
    <w:r w:rsidRPr="00873BCB">
      <w:rPr>
        <w:rStyle w:val="Strong"/>
        <w:b w:val="0"/>
        <w:bCs/>
        <w:color w:val="000000"/>
        <w:shd w:val="clear" w:color="auto" w:fill="FFFFFF"/>
      </w:rPr>
      <w:t>за нуждите на ЦДГ „Щастливо детство” с. Долни Луковит, общ. Искър, по обособени позиции”</w:t>
    </w:r>
  </w:p>
  <w:p w:rsidR="0080103A" w:rsidRPr="00D73673" w:rsidRDefault="0080103A" w:rsidP="00D73673">
    <w:pPr>
      <w:pStyle w:val="Heading2"/>
      <w:keepNext w:val="0"/>
    </w:pPr>
    <w:r>
      <w:t xml:space="preserve">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5785"/>
    <w:rsid w:val="00015A50"/>
    <w:rsid w:val="00050AD1"/>
    <w:rsid w:val="00080E75"/>
    <w:rsid w:val="000A10C6"/>
    <w:rsid w:val="000C1E07"/>
    <w:rsid w:val="000D3590"/>
    <w:rsid w:val="000E55C6"/>
    <w:rsid w:val="00131701"/>
    <w:rsid w:val="0017309E"/>
    <w:rsid w:val="00183BB5"/>
    <w:rsid w:val="001B5014"/>
    <w:rsid w:val="00277B76"/>
    <w:rsid w:val="002A0EFF"/>
    <w:rsid w:val="002A32FA"/>
    <w:rsid w:val="002D267A"/>
    <w:rsid w:val="002E2CB2"/>
    <w:rsid w:val="002F0836"/>
    <w:rsid w:val="002F7ACD"/>
    <w:rsid w:val="00312E7B"/>
    <w:rsid w:val="00332536"/>
    <w:rsid w:val="00346873"/>
    <w:rsid w:val="00353792"/>
    <w:rsid w:val="003703D9"/>
    <w:rsid w:val="003A3ED8"/>
    <w:rsid w:val="00402E5C"/>
    <w:rsid w:val="00403125"/>
    <w:rsid w:val="00495458"/>
    <w:rsid w:val="004D1211"/>
    <w:rsid w:val="004D6FFC"/>
    <w:rsid w:val="004E745B"/>
    <w:rsid w:val="0051048B"/>
    <w:rsid w:val="00525117"/>
    <w:rsid w:val="00545343"/>
    <w:rsid w:val="00562B61"/>
    <w:rsid w:val="005641B0"/>
    <w:rsid w:val="00585EB2"/>
    <w:rsid w:val="005E4038"/>
    <w:rsid w:val="005F4F5A"/>
    <w:rsid w:val="00685EB0"/>
    <w:rsid w:val="00691150"/>
    <w:rsid w:val="006D1E5A"/>
    <w:rsid w:val="007A4E6C"/>
    <w:rsid w:val="007D7573"/>
    <w:rsid w:val="007E1948"/>
    <w:rsid w:val="0080103A"/>
    <w:rsid w:val="008714B1"/>
    <w:rsid w:val="00873BCB"/>
    <w:rsid w:val="008B1795"/>
    <w:rsid w:val="008D6684"/>
    <w:rsid w:val="008E2F38"/>
    <w:rsid w:val="008F0557"/>
    <w:rsid w:val="009B4935"/>
    <w:rsid w:val="009E081F"/>
    <w:rsid w:val="00A050A2"/>
    <w:rsid w:val="00A22BA8"/>
    <w:rsid w:val="00A31848"/>
    <w:rsid w:val="00AB06B8"/>
    <w:rsid w:val="00BB7B72"/>
    <w:rsid w:val="00BC01CA"/>
    <w:rsid w:val="00BE251A"/>
    <w:rsid w:val="00C12FB3"/>
    <w:rsid w:val="00C13D8D"/>
    <w:rsid w:val="00C335EA"/>
    <w:rsid w:val="00C714E7"/>
    <w:rsid w:val="00C759A1"/>
    <w:rsid w:val="00C913F4"/>
    <w:rsid w:val="00CF7E7D"/>
    <w:rsid w:val="00D12EE9"/>
    <w:rsid w:val="00D25F7B"/>
    <w:rsid w:val="00D454F6"/>
    <w:rsid w:val="00D513CD"/>
    <w:rsid w:val="00D73673"/>
    <w:rsid w:val="00DD3D0C"/>
    <w:rsid w:val="00DF06F5"/>
    <w:rsid w:val="00E01A8F"/>
    <w:rsid w:val="00E47203"/>
    <w:rsid w:val="00EA170F"/>
    <w:rsid w:val="00EA20C0"/>
    <w:rsid w:val="00EB0798"/>
    <w:rsid w:val="00EC6FFA"/>
    <w:rsid w:val="00ED35F1"/>
    <w:rsid w:val="00ED7506"/>
    <w:rsid w:val="00F03542"/>
    <w:rsid w:val="00F62F14"/>
    <w:rsid w:val="00FA3222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73673"/>
    <w:pPr>
      <w:keepNext/>
      <w:spacing w:after="0" w:line="240" w:lineRule="auto"/>
      <w:jc w:val="both"/>
      <w:outlineLvl w:val="1"/>
    </w:pPr>
    <w:rPr>
      <w:rFonts w:ascii="Tahoma" w:eastAsia="Calibri" w:hAnsi="Tahoma"/>
      <w:b/>
      <w:spacing w:val="20"/>
      <w:szCs w:val="20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73673"/>
    <w:rPr>
      <w:rFonts w:ascii="Tahoma" w:hAnsi="Tahoma" w:cs="Times New Roman"/>
      <w:b/>
      <w:spacing w:val="20"/>
      <w:sz w:val="22"/>
      <w:lang w:val="bg-BG" w:eastAsia="bg-BG"/>
    </w:rPr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7B72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D73673"/>
    <w:rPr>
      <w:rFonts w:ascii="Times New Roman" w:eastAsia="Calibri" w:hAnsi="Times New Roman"/>
      <w:sz w:val="24"/>
      <w:szCs w:val="24"/>
      <w:lang w:val="bg-BG"/>
    </w:rPr>
  </w:style>
  <w:style w:type="character" w:styleId="Strong">
    <w:name w:val="Strong"/>
    <w:basedOn w:val="DefaultParagraphFont"/>
    <w:uiPriority w:val="99"/>
    <w:qFormat/>
    <w:locked/>
    <w:rsid w:val="00D73673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7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500</Words>
  <Characters>2850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16</cp:revision>
  <cp:lastPrinted>2014-12-29T10:17:00Z</cp:lastPrinted>
  <dcterms:created xsi:type="dcterms:W3CDTF">2016-01-21T13:34:00Z</dcterms:created>
  <dcterms:modified xsi:type="dcterms:W3CDTF">2016-04-07T08:06:00Z</dcterms:modified>
</cp:coreProperties>
</file>